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50B91D" w14:textId="77777777" w:rsidR="00E34829" w:rsidRDefault="00E34829" w:rsidP="00E348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BYALL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29DA75D6" w14:textId="77777777" w:rsidR="00E34829" w:rsidRDefault="00E34829" w:rsidP="00E348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draper.</w:t>
      </w:r>
    </w:p>
    <w:p w14:paraId="3CE76696" w14:textId="77777777" w:rsidR="00E34829" w:rsidRDefault="00E34829" w:rsidP="00E34829">
      <w:pPr>
        <w:pStyle w:val="NoSpacing"/>
        <w:rPr>
          <w:rFonts w:cs="Times New Roman"/>
          <w:szCs w:val="24"/>
        </w:rPr>
      </w:pPr>
    </w:p>
    <w:p w14:paraId="14576C26" w14:textId="77777777" w:rsidR="00E34829" w:rsidRDefault="00E34829" w:rsidP="00E34829">
      <w:pPr>
        <w:pStyle w:val="NoSpacing"/>
        <w:rPr>
          <w:rFonts w:cs="Times New Roman"/>
          <w:szCs w:val="24"/>
        </w:rPr>
      </w:pPr>
    </w:p>
    <w:p w14:paraId="78DCB79B" w14:textId="77777777" w:rsidR="00E34829" w:rsidRDefault="00E34829" w:rsidP="00E348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became apprenticed to Robert Drope of London, draper(q.v.).</w:t>
      </w:r>
    </w:p>
    <w:p w14:paraId="467CB24A" w14:textId="77777777" w:rsidR="00E34829" w:rsidRDefault="00E34829" w:rsidP="00E348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B2698F">
          <w:rPr>
            <w:rStyle w:val="Hyperlink"/>
            <w:rFonts w:cs="Times New Roman"/>
            <w:szCs w:val="24"/>
          </w:rPr>
          <w:t>www.londonroll.com</w:t>
        </w:r>
      </w:hyperlink>
      <w:r>
        <w:rPr>
          <w:rFonts w:cs="Times New Roman"/>
          <w:szCs w:val="24"/>
        </w:rPr>
        <w:t xml:space="preserve"> )</w:t>
      </w:r>
    </w:p>
    <w:p w14:paraId="38D099D3" w14:textId="77777777" w:rsidR="00E34829" w:rsidRDefault="00E34829" w:rsidP="00E34829">
      <w:pPr>
        <w:pStyle w:val="NoSpacing"/>
        <w:rPr>
          <w:rFonts w:cs="Times New Roman"/>
          <w:szCs w:val="24"/>
        </w:rPr>
      </w:pPr>
    </w:p>
    <w:p w14:paraId="35A9FE6F" w14:textId="77777777" w:rsidR="00E34829" w:rsidRDefault="00E34829" w:rsidP="00E34829">
      <w:pPr>
        <w:pStyle w:val="NoSpacing"/>
        <w:rPr>
          <w:rFonts w:cs="Times New Roman"/>
          <w:szCs w:val="24"/>
        </w:rPr>
      </w:pPr>
    </w:p>
    <w:p w14:paraId="5592A670" w14:textId="77777777" w:rsidR="00E34829" w:rsidRDefault="00E34829" w:rsidP="00E348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September 2024</w:t>
      </w:r>
    </w:p>
    <w:p w14:paraId="693B827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A5D5AF" w14:textId="77777777" w:rsidR="00E34829" w:rsidRDefault="00E34829" w:rsidP="009139A6">
      <w:r>
        <w:separator/>
      </w:r>
    </w:p>
  </w:endnote>
  <w:endnote w:type="continuationSeparator" w:id="0">
    <w:p w14:paraId="00F43176" w14:textId="77777777" w:rsidR="00E34829" w:rsidRDefault="00E348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FBF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643D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562E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BA36A5" w14:textId="77777777" w:rsidR="00E34829" w:rsidRDefault="00E34829" w:rsidP="009139A6">
      <w:r>
        <w:separator/>
      </w:r>
    </w:p>
  </w:footnote>
  <w:footnote w:type="continuationSeparator" w:id="0">
    <w:p w14:paraId="2000AAFD" w14:textId="77777777" w:rsidR="00E34829" w:rsidRDefault="00E348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4698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955E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7743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829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66992"/>
    <w:rsid w:val="00C71834"/>
    <w:rsid w:val="00CB4ED9"/>
    <w:rsid w:val="00E3482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B3A59"/>
  <w15:chartTrackingRefBased/>
  <w15:docId w15:val="{F7CB9894-ED10-4CBE-82C9-796409142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348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2024-09-17T20:15:00Z</dcterms:created>
  <dcterms:modified xsi:type="dcterms:W3CDTF">2024-09-17T20:17:00Z</dcterms:modified>
</cp:coreProperties>
</file>